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C3D21" w14:textId="314444BB" w:rsidR="00A30C5E" w:rsidRPr="00CA2A40" w:rsidRDefault="00D32842" w:rsidP="00A30C5E">
      <w:pPr>
        <w:pStyle w:val="afb"/>
        <w:rPr>
          <w:rFonts w:eastAsia="宋体"/>
          <w:szCs w:val="22"/>
          <w:lang w:eastAsia="zh-CN"/>
        </w:rPr>
      </w:pPr>
      <w:bookmarkStart w:id="0" w:name="_Ref399006623"/>
      <w:bookmarkStart w:id="1" w:name="_Toc92513360"/>
      <w:r w:rsidRPr="00CA2A40">
        <w:rPr>
          <w:szCs w:val="22"/>
        </w:rPr>
        <w:t>3GPP TSG-RAN WG4 Meeting #</w:t>
      </w:r>
      <w:r w:rsidR="00A30C5E" w:rsidRPr="00CA2A40">
        <w:rPr>
          <w:rFonts w:cs="Arial"/>
          <w:szCs w:val="22"/>
        </w:rPr>
        <w:t>11</w:t>
      </w:r>
      <w:r w:rsidR="00A30C5E">
        <w:rPr>
          <w:rFonts w:cs="Arial"/>
          <w:szCs w:val="22"/>
        </w:rPr>
        <w:t>4</w:t>
      </w:r>
      <w:r w:rsidR="00A30C5E" w:rsidRPr="00CA2A40">
        <w:rPr>
          <w:rFonts w:cs="Arial"/>
          <w:szCs w:val="22"/>
        </w:rPr>
        <w:t xml:space="preserve">    </w:t>
      </w:r>
      <w:r w:rsidR="00A30C5E" w:rsidRPr="00CA2A40">
        <w:rPr>
          <w:rFonts w:eastAsia="宋体" w:hint="eastAsia"/>
          <w:szCs w:val="22"/>
          <w:lang w:eastAsia="zh-CN"/>
        </w:rPr>
        <w:t xml:space="preserve">            </w:t>
      </w:r>
      <w:r w:rsidR="00A30C5E" w:rsidRPr="00CA2A40">
        <w:rPr>
          <w:rFonts w:eastAsia="宋体"/>
          <w:szCs w:val="22"/>
          <w:lang w:eastAsia="zh-CN"/>
        </w:rPr>
        <w:t xml:space="preserve">   </w:t>
      </w:r>
      <w:r w:rsidR="00A30C5E" w:rsidRPr="00CA2A40">
        <w:rPr>
          <w:rFonts w:eastAsia="宋体" w:hint="eastAsia"/>
          <w:szCs w:val="22"/>
          <w:lang w:eastAsia="zh-CN"/>
        </w:rPr>
        <w:t xml:space="preserve">         </w:t>
      </w:r>
      <w:r w:rsidR="00A30C5E">
        <w:rPr>
          <w:rFonts w:eastAsia="宋体"/>
          <w:szCs w:val="22"/>
          <w:lang w:eastAsia="zh-CN"/>
        </w:rPr>
        <w:t xml:space="preserve">    </w:t>
      </w:r>
      <w:r w:rsidR="00A30C5E" w:rsidRPr="00CA2A40">
        <w:rPr>
          <w:rFonts w:eastAsia="宋体" w:hint="eastAsia"/>
          <w:szCs w:val="22"/>
          <w:lang w:eastAsia="zh-CN"/>
        </w:rPr>
        <w:t xml:space="preserve">  </w:t>
      </w:r>
      <w:r w:rsidR="00A30C5E" w:rsidRPr="00CA2A40">
        <w:rPr>
          <w:rFonts w:eastAsia="宋体"/>
          <w:szCs w:val="22"/>
          <w:lang w:eastAsia="zh-CN"/>
        </w:rPr>
        <w:t xml:space="preserve">   </w:t>
      </w:r>
      <w:r w:rsidR="00A30C5E">
        <w:rPr>
          <w:rFonts w:eastAsia="宋体"/>
          <w:szCs w:val="22"/>
          <w:lang w:eastAsia="zh-CN"/>
        </w:rPr>
        <w:t xml:space="preserve">   </w:t>
      </w:r>
      <w:r w:rsidR="00A30C5E" w:rsidRPr="00CA2A40">
        <w:rPr>
          <w:rFonts w:eastAsia="宋体"/>
          <w:szCs w:val="22"/>
          <w:lang w:eastAsia="zh-CN"/>
        </w:rPr>
        <w:t xml:space="preserve"> </w:t>
      </w:r>
      <w:r w:rsidR="00611073">
        <w:rPr>
          <w:szCs w:val="22"/>
        </w:rPr>
        <w:t>R4-2501835</w:t>
      </w:r>
      <w:bookmarkStart w:id="2" w:name="_GoBack"/>
      <w:bookmarkEnd w:id="2"/>
    </w:p>
    <w:p w14:paraId="668B1CC0" w14:textId="0B71D416" w:rsidR="00D65FA1" w:rsidRPr="00CA2A40" w:rsidRDefault="00A30C5E" w:rsidP="00A30C5E">
      <w:pPr>
        <w:pStyle w:val="afb"/>
        <w:rPr>
          <w:rFonts w:eastAsia="宋体"/>
          <w:szCs w:val="22"/>
          <w:lang w:eastAsia="zh-CN"/>
        </w:rPr>
      </w:pPr>
      <w:r>
        <w:rPr>
          <w:rFonts w:cs="Arial"/>
          <w:szCs w:val="22"/>
        </w:rPr>
        <w:t>Athens</w:t>
      </w:r>
      <w:r w:rsidRPr="004D5ABA">
        <w:rPr>
          <w:rFonts w:cs="Arial"/>
          <w:szCs w:val="22"/>
        </w:rPr>
        <w:t xml:space="preserve">, </w:t>
      </w:r>
      <w:r>
        <w:rPr>
          <w:rFonts w:cs="Arial"/>
          <w:szCs w:val="22"/>
        </w:rPr>
        <w:t>Greece</w:t>
      </w:r>
      <w:r w:rsidRPr="00CA2A40">
        <w:rPr>
          <w:rFonts w:cs="Arial"/>
          <w:szCs w:val="22"/>
        </w:rPr>
        <w:t xml:space="preserve">, </w:t>
      </w:r>
      <w:r>
        <w:rPr>
          <w:rFonts w:cs="Arial"/>
          <w:szCs w:val="22"/>
        </w:rPr>
        <w:t>February 17 - 21</w:t>
      </w:r>
      <w:r w:rsidRPr="00CA2A40">
        <w:rPr>
          <w:szCs w:val="22"/>
        </w:rPr>
        <w:t>, 202</w:t>
      </w:r>
      <w:r>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23AB53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0D55FC" w:rsidRPr="000D55FC">
        <w:rPr>
          <w:rFonts w:ascii="Arial" w:hAnsi="Arial" w:cs="Arial"/>
          <w:sz w:val="22"/>
          <w:szCs w:val="22"/>
        </w:rPr>
        <w:t>On MPR applicability for FR2 CA</w:t>
      </w:r>
    </w:p>
    <w:p w14:paraId="4FD55D83" w14:textId="078F17A5"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AA4E1C">
        <w:rPr>
          <w:rFonts w:ascii="Arial" w:hAnsi="Arial" w:cs="Arial"/>
          <w:sz w:val="22"/>
          <w:szCs w:val="22"/>
        </w:rPr>
        <w:t>7</w:t>
      </w:r>
      <w:r w:rsidR="00BB1309">
        <w:rPr>
          <w:rFonts w:ascii="Arial" w:hAnsi="Arial" w:cs="Arial"/>
          <w:sz w:val="22"/>
          <w:szCs w:val="22"/>
        </w:rPr>
        <w:t>.1.1.</w:t>
      </w:r>
      <w:r w:rsidR="00D65FA1">
        <w:rPr>
          <w:rFonts w:ascii="Arial" w:hAnsi="Arial" w:cs="Arial"/>
          <w:sz w:val="22"/>
          <w:szCs w:val="22"/>
        </w:rPr>
        <w:t>2</w:t>
      </w:r>
      <w:r w:rsidR="00BB1309">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30AFE341" w:rsidR="00AB1467" w:rsidRDefault="00E11C52" w:rsidP="00AB1467">
      <w:pPr>
        <w:jc w:val="both"/>
      </w:pPr>
      <w:r>
        <w:t>During</w:t>
      </w:r>
      <w:r w:rsidR="00AB1467">
        <w:t xml:space="preserve"> RAN</w:t>
      </w:r>
      <w:r w:rsidR="009676FD">
        <w:t>4</w:t>
      </w:r>
      <w:r w:rsidR="008B6EC4">
        <w:t>#</w:t>
      </w:r>
      <w:r w:rsidR="00F72EAC">
        <w:t>1</w:t>
      </w:r>
      <w:r w:rsidR="009676FD">
        <w:t>1</w:t>
      </w:r>
      <w:r w:rsidR="002C5CA7">
        <w:t>3</w:t>
      </w:r>
      <w:r w:rsidR="008B6EC4">
        <w:t xml:space="preserve">, </w:t>
      </w:r>
      <w:r w:rsidR="007E777D">
        <w:t>MPR applicability</w:t>
      </w:r>
      <w:r w:rsidR="007E777D" w:rsidRPr="007E777D">
        <w:rPr>
          <w:rFonts w:eastAsia="Times New Roman"/>
          <w:sz w:val="24"/>
          <w:lang w:eastAsia="en-GB"/>
        </w:rPr>
        <w:t xml:space="preserve"> </w:t>
      </w:r>
      <w:r w:rsidR="007E777D" w:rsidRPr="007E777D">
        <w:t xml:space="preserve">for FR2 single carrier UL </w:t>
      </w:r>
      <w:r w:rsidR="007E777D">
        <w:t>and</w:t>
      </w:r>
      <w:r w:rsidR="007E777D" w:rsidRPr="007E777D">
        <w:t xml:space="preserve"> intra-band UL CA with DL intra-band CA</w:t>
      </w:r>
      <w:r w:rsidR="00F06EA1">
        <w:t xml:space="preserve"> </w:t>
      </w:r>
      <w:r w:rsidR="008741F1">
        <w:t>has</w:t>
      </w:r>
      <w:r w:rsidR="00F06EA1">
        <w:t xml:space="preserve"> been </w:t>
      </w:r>
      <w:r w:rsidR="008741F1">
        <w:t>discussed</w:t>
      </w:r>
      <w:r w:rsidR="00F06EA1">
        <w:t>.</w:t>
      </w:r>
      <w:r w:rsidR="008741F1">
        <w:t xml:space="preserve"> </w:t>
      </w:r>
      <w:r w:rsidR="005C1883">
        <w:t>Remaining FFS points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405AC0AD" w14:textId="30897F43" w:rsidR="002C5CA7" w:rsidRPr="00B02121" w:rsidRDefault="002C5CA7" w:rsidP="002C5CA7">
            <w:pPr>
              <w:pStyle w:val="4"/>
              <w:numPr>
                <w:ilvl w:val="0"/>
                <w:numId w:val="0"/>
              </w:numPr>
              <w:spacing w:before="0"/>
              <w:outlineLvl w:val="3"/>
              <w:rPr>
                <w:rFonts w:ascii="Times New Roman" w:hAnsi="Times New Roman"/>
                <w:b/>
                <w:color w:val="000000" w:themeColor="text1"/>
                <w:sz w:val="20"/>
                <w:u w:val="single"/>
                <w:lang w:eastAsia="ko-KR"/>
              </w:rPr>
            </w:pPr>
            <w:r w:rsidRPr="00B02121">
              <w:rPr>
                <w:rFonts w:ascii="Times New Roman" w:hAnsi="Times New Roman"/>
                <w:b/>
                <w:color w:val="000000" w:themeColor="text1"/>
                <w:sz w:val="20"/>
                <w:u w:val="single"/>
                <w:lang w:eastAsia="ko-KR"/>
              </w:rPr>
              <w:t>Conditions of CC activation based enhancement</w:t>
            </w:r>
          </w:p>
          <w:p w14:paraId="749E7839" w14:textId="77777777" w:rsidR="002C5CA7" w:rsidRPr="00B02121" w:rsidRDefault="002C5CA7" w:rsidP="002C5CA7">
            <w:pPr>
              <w:spacing w:beforeLines="50" w:before="120" w:after="60"/>
              <w:jc w:val="both"/>
              <w:rPr>
                <w:iCs/>
                <w:color w:val="000000" w:themeColor="text1"/>
                <w:highlight w:val="green"/>
                <w:lang w:val="en-US"/>
              </w:rPr>
            </w:pPr>
            <w:r>
              <w:rPr>
                <w:b/>
                <w:bCs/>
                <w:color w:val="000000" w:themeColor="text1"/>
                <w:szCs w:val="24"/>
              </w:rPr>
              <w:t xml:space="preserve">Agreement in main session and </w:t>
            </w:r>
            <w:r w:rsidRPr="00F16E68">
              <w:rPr>
                <w:b/>
                <w:bCs/>
                <w:color w:val="000000" w:themeColor="text1"/>
                <w:szCs w:val="24"/>
              </w:rPr>
              <w:t xml:space="preserve">WF: </w:t>
            </w:r>
          </w:p>
          <w:p w14:paraId="7E771891" w14:textId="77777777" w:rsidR="002C5CA7" w:rsidRPr="00B02121" w:rsidRDefault="002C5CA7" w:rsidP="002C5CA7">
            <w:pPr>
              <w:pStyle w:val="aff6"/>
              <w:widowControl/>
              <w:numPr>
                <w:ilvl w:val="0"/>
                <w:numId w:val="46"/>
              </w:numPr>
              <w:overflowPunct w:val="0"/>
              <w:autoSpaceDE w:val="0"/>
              <w:autoSpaceDN w:val="0"/>
              <w:adjustRightInd w:val="0"/>
              <w:spacing w:after="180"/>
              <w:ind w:firstLineChars="0"/>
              <w:jc w:val="left"/>
              <w:textAlignment w:val="baseline"/>
              <w:rPr>
                <w:rFonts w:eastAsiaTheme="minorEastAsia"/>
                <w:color w:val="000000" w:themeColor="text1"/>
              </w:rPr>
            </w:pPr>
            <w:r w:rsidRPr="00B02121">
              <w:rPr>
                <w:rFonts w:eastAsiaTheme="minorEastAsia"/>
                <w:color w:val="000000" w:themeColor="text1"/>
              </w:rPr>
              <w:t>For the Rel-19 activation based enhancement, FR2 UE CA MPR is based on the activated subset of the CCs in the CA configuration where all the activated UL CCs forms a contiguous block.</w:t>
            </w:r>
          </w:p>
          <w:p w14:paraId="39F6683D" w14:textId="77777777" w:rsidR="002C5CA7" w:rsidRDefault="002C5CA7" w:rsidP="002C5CA7">
            <w:pPr>
              <w:pStyle w:val="aff6"/>
              <w:widowControl/>
              <w:numPr>
                <w:ilvl w:val="1"/>
                <w:numId w:val="46"/>
              </w:numPr>
              <w:overflowPunct w:val="0"/>
              <w:autoSpaceDE w:val="0"/>
              <w:autoSpaceDN w:val="0"/>
              <w:adjustRightInd w:val="0"/>
              <w:spacing w:after="180"/>
              <w:ind w:firstLineChars="0"/>
              <w:jc w:val="left"/>
              <w:textAlignment w:val="baseline"/>
              <w:rPr>
                <w:rFonts w:eastAsiaTheme="minorEastAsia"/>
                <w:color w:val="000000" w:themeColor="text1"/>
              </w:rPr>
            </w:pPr>
            <w:r w:rsidRPr="00B02121">
              <w:rPr>
                <w:rFonts w:eastAsiaTheme="minorEastAsia" w:hint="eastAsia"/>
                <w:color w:val="000000" w:themeColor="text1"/>
              </w:rPr>
              <w:t>F</w:t>
            </w:r>
            <w:r w:rsidRPr="00B02121">
              <w:rPr>
                <w:rFonts w:eastAsiaTheme="minorEastAsia"/>
                <w:color w:val="000000" w:themeColor="text1"/>
              </w:rPr>
              <w:t>FS emission requirements are activated UL CCs BW based or Cumulative aggregated channel bandwidth (CABW) based</w:t>
            </w:r>
          </w:p>
          <w:p w14:paraId="3D09C5DA" w14:textId="77777777" w:rsidR="002C5CA7" w:rsidRPr="009D5141" w:rsidRDefault="002C5CA7" w:rsidP="002C5CA7">
            <w:pPr>
              <w:spacing w:after="120"/>
              <w:rPr>
                <w:iCs/>
                <w:color w:val="000000" w:themeColor="text1"/>
              </w:rPr>
            </w:pPr>
          </w:p>
          <w:p w14:paraId="3AF7FFEE" w14:textId="3098A0CA" w:rsidR="002C5CA7" w:rsidRPr="00B02121" w:rsidRDefault="002C5CA7" w:rsidP="002C5CA7">
            <w:pPr>
              <w:pStyle w:val="4"/>
              <w:numPr>
                <w:ilvl w:val="0"/>
                <w:numId w:val="0"/>
              </w:numPr>
              <w:spacing w:before="0"/>
              <w:outlineLvl w:val="3"/>
              <w:rPr>
                <w:rFonts w:ascii="Times New Roman" w:hAnsi="Times New Roman"/>
                <w:b/>
                <w:color w:val="000000" w:themeColor="text1"/>
                <w:sz w:val="20"/>
                <w:u w:val="single"/>
                <w:lang w:eastAsia="ko-KR"/>
              </w:rPr>
            </w:pPr>
            <w:r w:rsidRPr="00B02121">
              <w:rPr>
                <w:rFonts w:ascii="Times New Roman" w:hAnsi="Times New Roman"/>
                <w:b/>
                <w:color w:val="000000" w:themeColor="text1"/>
                <w:sz w:val="20"/>
                <w:u w:val="single"/>
                <w:lang w:eastAsia="ko-KR"/>
              </w:rPr>
              <w:t xml:space="preserve">Optional UE capability  </w:t>
            </w:r>
          </w:p>
          <w:p w14:paraId="57222F17" w14:textId="77777777" w:rsidR="002C5CA7" w:rsidRPr="00B02121" w:rsidRDefault="002C5CA7" w:rsidP="002C5CA7">
            <w:pPr>
              <w:spacing w:beforeLines="50" w:before="120" w:after="60"/>
              <w:jc w:val="both"/>
              <w:rPr>
                <w:rFonts w:eastAsiaTheme="minorEastAsia"/>
                <w:color w:val="000000" w:themeColor="text1"/>
                <w:highlight w:val="green"/>
              </w:rPr>
            </w:pPr>
            <w:r>
              <w:rPr>
                <w:b/>
                <w:bCs/>
                <w:color w:val="000000" w:themeColor="text1"/>
                <w:szCs w:val="24"/>
              </w:rPr>
              <w:t xml:space="preserve">Agreement in main session and </w:t>
            </w:r>
            <w:r w:rsidRPr="00F16E68">
              <w:rPr>
                <w:b/>
                <w:bCs/>
                <w:color w:val="000000" w:themeColor="text1"/>
                <w:szCs w:val="24"/>
              </w:rPr>
              <w:t>WF:</w:t>
            </w:r>
          </w:p>
          <w:p w14:paraId="55757932" w14:textId="77777777" w:rsidR="002C5CA7" w:rsidRDefault="002C5CA7" w:rsidP="002C5CA7">
            <w:pPr>
              <w:pStyle w:val="aff6"/>
              <w:widowControl/>
              <w:numPr>
                <w:ilvl w:val="0"/>
                <w:numId w:val="46"/>
              </w:numPr>
              <w:overflowPunct w:val="0"/>
              <w:autoSpaceDE w:val="0"/>
              <w:autoSpaceDN w:val="0"/>
              <w:adjustRightInd w:val="0"/>
              <w:spacing w:after="180"/>
              <w:ind w:firstLineChars="0"/>
              <w:jc w:val="left"/>
              <w:textAlignment w:val="baseline"/>
              <w:rPr>
                <w:rFonts w:eastAsiaTheme="minorEastAsia"/>
                <w:color w:val="000000" w:themeColor="text1"/>
              </w:rPr>
            </w:pPr>
            <w:r w:rsidRPr="00B02121">
              <w:rPr>
                <w:rFonts w:eastAsiaTheme="minorEastAsia"/>
                <w:color w:val="000000" w:themeColor="text1"/>
              </w:rPr>
              <w:t>For Rel-19 FR2 UE MPR, define distinct enhancement capabilities for configuration-based enhancements and activation-based enhancement.</w:t>
            </w:r>
          </w:p>
          <w:p w14:paraId="16B745F6" w14:textId="77777777" w:rsidR="002C5CA7" w:rsidRPr="00B02121" w:rsidRDefault="002C5CA7" w:rsidP="002C5CA7">
            <w:pPr>
              <w:pStyle w:val="aff6"/>
              <w:widowControl/>
              <w:numPr>
                <w:ilvl w:val="1"/>
                <w:numId w:val="46"/>
              </w:numPr>
              <w:overflowPunct w:val="0"/>
              <w:autoSpaceDE w:val="0"/>
              <w:autoSpaceDN w:val="0"/>
              <w:adjustRightInd w:val="0"/>
              <w:spacing w:after="180"/>
              <w:ind w:firstLineChars="0"/>
              <w:jc w:val="left"/>
              <w:textAlignment w:val="baseline"/>
              <w:rPr>
                <w:rFonts w:eastAsiaTheme="minorEastAsia"/>
                <w:color w:val="000000" w:themeColor="text1"/>
              </w:rPr>
            </w:pPr>
            <w:r>
              <w:rPr>
                <w:rFonts w:eastAsiaTheme="minorEastAsia"/>
                <w:color w:val="000000" w:themeColor="text1"/>
              </w:rPr>
              <w:t>FFS if the capabilities should be mutually exclusive</w:t>
            </w:r>
          </w:p>
          <w:p w14:paraId="1003BD32" w14:textId="77777777" w:rsidR="002C5CA7" w:rsidRPr="00B02121" w:rsidRDefault="002C5CA7" w:rsidP="002C5CA7">
            <w:pPr>
              <w:spacing w:after="120"/>
              <w:rPr>
                <w:rFonts w:eastAsiaTheme="minorEastAsia"/>
                <w:color w:val="000000" w:themeColor="text1"/>
              </w:rPr>
            </w:pPr>
          </w:p>
          <w:p w14:paraId="49B8118F" w14:textId="77777777" w:rsidR="002C5CA7" w:rsidRPr="002C5CA7" w:rsidRDefault="002C5CA7" w:rsidP="002C5CA7">
            <w:pPr>
              <w:spacing w:after="120"/>
              <w:rPr>
                <w:color w:val="000000" w:themeColor="text1"/>
                <w:szCs w:val="24"/>
              </w:rPr>
            </w:pPr>
            <w:r w:rsidRPr="002C5CA7">
              <w:rPr>
                <w:color w:val="000000" w:themeColor="text1"/>
                <w:szCs w:val="24"/>
              </w:rPr>
              <w:t>Proposals in R4-2418337 (Samsung)</w:t>
            </w:r>
          </w:p>
          <w:p w14:paraId="35867EFB" w14:textId="77777777" w:rsidR="002C5CA7" w:rsidRPr="00B02121" w:rsidRDefault="002C5CA7" w:rsidP="002C5CA7">
            <w:pPr>
              <w:pStyle w:val="aff6"/>
              <w:widowControl/>
              <w:numPr>
                <w:ilvl w:val="1"/>
                <w:numId w:val="32"/>
              </w:numPr>
              <w:spacing w:after="120"/>
              <w:ind w:left="1440" w:firstLineChars="0"/>
              <w:rPr>
                <w:color w:val="000000" w:themeColor="text1"/>
                <w:szCs w:val="24"/>
                <w:lang w:eastAsia="zh-CN"/>
              </w:rPr>
            </w:pPr>
            <w:r w:rsidRPr="00B02121">
              <w:rPr>
                <w:color w:val="000000" w:themeColor="text1"/>
                <w:szCs w:val="24"/>
                <w:lang w:eastAsia="zh-CN"/>
              </w:rPr>
              <w:t>Proposal 1: Highlight 800MHz upper limit for the enhanced MPR feature when applying MPR values in the tables.</w:t>
            </w:r>
          </w:p>
          <w:p w14:paraId="03C22978" w14:textId="77777777" w:rsidR="002C5CA7" w:rsidRPr="00B02121" w:rsidRDefault="002C5CA7" w:rsidP="002C5CA7">
            <w:pPr>
              <w:pStyle w:val="aff6"/>
              <w:widowControl/>
              <w:numPr>
                <w:ilvl w:val="1"/>
                <w:numId w:val="32"/>
              </w:numPr>
              <w:spacing w:after="120"/>
              <w:ind w:left="1440" w:firstLineChars="0"/>
              <w:rPr>
                <w:color w:val="000000" w:themeColor="text1"/>
                <w:szCs w:val="24"/>
                <w:lang w:eastAsia="zh-CN"/>
              </w:rPr>
            </w:pPr>
            <w:r w:rsidRPr="00B02121">
              <w:rPr>
                <w:color w:val="000000" w:themeColor="text1"/>
                <w:szCs w:val="24"/>
                <w:lang w:eastAsia="zh-CN"/>
              </w:rPr>
              <w:t>Proposal 2: RAN4 to further discuss the MPR applicability when bandwidth basis = 400MHz or 800MHz.</w:t>
            </w:r>
          </w:p>
          <w:p w14:paraId="4ABDA29B" w14:textId="77777777" w:rsidR="002C5CA7" w:rsidRPr="00F16E68" w:rsidRDefault="002C5CA7" w:rsidP="002C5CA7">
            <w:pPr>
              <w:pStyle w:val="aff6"/>
              <w:widowControl/>
              <w:numPr>
                <w:ilvl w:val="0"/>
                <w:numId w:val="32"/>
              </w:numPr>
              <w:spacing w:after="120"/>
              <w:ind w:left="720" w:firstLineChars="0"/>
              <w:jc w:val="left"/>
              <w:rPr>
                <w:color w:val="000000" w:themeColor="text1"/>
                <w:szCs w:val="24"/>
                <w:lang w:eastAsia="zh-CN"/>
              </w:rPr>
            </w:pPr>
            <w:r w:rsidRPr="00F16E68">
              <w:rPr>
                <w:color w:val="000000" w:themeColor="text1"/>
                <w:szCs w:val="24"/>
                <w:lang w:eastAsia="zh-CN"/>
              </w:rPr>
              <w:t>WF</w:t>
            </w:r>
          </w:p>
          <w:p w14:paraId="6813EF1F" w14:textId="77777777" w:rsidR="002C5CA7" w:rsidRPr="00F16E68" w:rsidRDefault="002C5CA7" w:rsidP="002C5CA7">
            <w:pPr>
              <w:pStyle w:val="aff6"/>
              <w:widowControl/>
              <w:numPr>
                <w:ilvl w:val="1"/>
                <w:numId w:val="32"/>
              </w:numPr>
              <w:spacing w:after="120"/>
              <w:ind w:left="1440" w:firstLineChars="0"/>
              <w:jc w:val="left"/>
              <w:rPr>
                <w:color w:val="000000" w:themeColor="text1"/>
                <w:lang w:eastAsia="zh-CN"/>
              </w:rPr>
            </w:pPr>
            <w:r w:rsidRPr="00F16E68">
              <w:rPr>
                <w:rFonts w:eastAsiaTheme="minorEastAsia"/>
                <w:color w:val="000000" w:themeColor="text1"/>
                <w:lang w:eastAsia="zh-CN"/>
              </w:rPr>
              <w:t>FFS proposal 2 with the identified discrepancy of CA BW class and MPR table</w:t>
            </w:r>
          </w:p>
          <w:p w14:paraId="7E044887" w14:textId="7B09CE08" w:rsidR="0067071C" w:rsidRPr="002C5CA7" w:rsidRDefault="002C5CA7" w:rsidP="002C5CA7">
            <w:pPr>
              <w:pStyle w:val="aff6"/>
              <w:widowControl/>
              <w:numPr>
                <w:ilvl w:val="1"/>
                <w:numId w:val="32"/>
              </w:numPr>
              <w:spacing w:after="120"/>
              <w:ind w:left="1440" w:firstLineChars="0"/>
              <w:jc w:val="left"/>
              <w:rPr>
                <w:color w:val="000000" w:themeColor="text1"/>
                <w:lang w:eastAsia="zh-CN"/>
              </w:rPr>
            </w:pPr>
            <w:r>
              <w:rPr>
                <w:rFonts w:eastAsiaTheme="minorEastAsia"/>
                <w:color w:val="000000" w:themeColor="text1"/>
                <w:lang w:eastAsia="zh-CN"/>
              </w:rPr>
              <w:t>FFS if 800MHz is explicitly referenced as an upper limit</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580BB8F2" w14:textId="40DE93C3" w:rsidR="00A44D89" w:rsidRDefault="00B9499A" w:rsidP="008575B1">
      <w:pPr>
        <w:jc w:val="both"/>
      </w:pPr>
      <w:r>
        <w:t>In last meeting, it was agreed to introduce configuration based MPR improvement, by which the</w:t>
      </w:r>
      <w:r w:rsidR="00C12973">
        <w:t xml:space="preserve"> MPR can be determined by UL</w:t>
      </w:r>
      <w:r w:rsidR="00B80C79">
        <w:t xml:space="preserve"> aggregated channel bandwidth</w:t>
      </w:r>
      <w:r w:rsidR="00C12973">
        <w:t xml:space="preserve"> </w:t>
      </w:r>
      <w:proofErr w:type="spellStart"/>
      <w:r w:rsidR="00C12973">
        <w:t>BW</w:t>
      </w:r>
      <w:r w:rsidR="00C12973" w:rsidRPr="00C12973">
        <w:rPr>
          <w:vertAlign w:val="subscript"/>
        </w:rPr>
        <w:t>channel_CA</w:t>
      </w:r>
      <w:proofErr w:type="spellEnd"/>
      <w:r w:rsidR="00C12973">
        <w:t xml:space="preserve"> rather than cu</w:t>
      </w:r>
      <w:r w:rsidR="00F43B68">
        <w:t>mulative aggregated channel BW</w:t>
      </w:r>
      <w:r w:rsidR="00C12973">
        <w:t>.</w:t>
      </w:r>
      <w:r w:rsidR="000869C2">
        <w:t xml:space="preserve"> Regarding the activated-based mechanism, since implementation </w:t>
      </w:r>
      <w:r w:rsidR="003D1760">
        <w:t xml:space="preserve">agnostic is emphasized and reflected in the WF, </w:t>
      </w:r>
      <w:r w:rsidR="000869C2">
        <w:t>our u</w:t>
      </w:r>
      <w:r w:rsidR="003D1760">
        <w:t xml:space="preserve">nderstanding is the upcoming discussion for such mechanism should cover all possibilities. When we lay our eyes on the OOB </w:t>
      </w:r>
      <w:r w:rsidR="003D1760">
        <w:lastRenderedPageBreak/>
        <w:t xml:space="preserve">requirements, it is clear that the requirements are based on </w:t>
      </w:r>
      <w:r w:rsidR="00A44D89">
        <w:t>UL aggregated channel bandwidth as defined in TS 38.101-2, which is configuration based.</w:t>
      </w:r>
    </w:p>
    <w:tbl>
      <w:tblPr>
        <w:tblStyle w:val="af8"/>
        <w:tblW w:w="0" w:type="auto"/>
        <w:tblLook w:val="04A0" w:firstRow="1" w:lastRow="0" w:firstColumn="1" w:lastColumn="0" w:noHBand="0" w:noVBand="1"/>
      </w:tblPr>
      <w:tblGrid>
        <w:gridCol w:w="9631"/>
      </w:tblGrid>
      <w:tr w:rsidR="00A44D89" w14:paraId="4E897AC9" w14:textId="77777777" w:rsidTr="00A44D89">
        <w:tc>
          <w:tcPr>
            <w:tcW w:w="9631" w:type="dxa"/>
          </w:tcPr>
          <w:p w14:paraId="3C18432A" w14:textId="0F4A98B8" w:rsidR="00A44D89" w:rsidRPr="00A44D89" w:rsidRDefault="00A44D89" w:rsidP="00A44D89">
            <w:pPr>
              <w:pStyle w:val="5"/>
              <w:outlineLvl w:val="4"/>
              <w:rPr>
                <w:rFonts w:ascii="Times New Roman" w:hAnsi="Times New Roman"/>
                <w:sz w:val="20"/>
                <w:lang w:val="en-GB"/>
              </w:rPr>
            </w:pPr>
            <w:bookmarkStart w:id="3" w:name="_Toc52196530"/>
            <w:bookmarkStart w:id="4" w:name="_Toc52197510"/>
            <w:bookmarkStart w:id="5" w:name="_Toc53173233"/>
            <w:bookmarkStart w:id="6" w:name="_Toc53173602"/>
            <w:bookmarkStart w:id="7" w:name="_Toc61119603"/>
            <w:bookmarkStart w:id="8" w:name="_Toc61119985"/>
            <w:bookmarkStart w:id="9" w:name="_Toc67926047"/>
            <w:bookmarkStart w:id="10" w:name="_Toc75273685"/>
            <w:bookmarkStart w:id="11" w:name="_Toc76510585"/>
            <w:bookmarkStart w:id="12" w:name="_Toc83129742"/>
            <w:bookmarkStart w:id="13" w:name="_Toc90591274"/>
            <w:bookmarkStart w:id="14" w:name="_Toc98864309"/>
            <w:bookmarkStart w:id="15" w:name="_Toc99733558"/>
            <w:bookmarkStart w:id="16" w:name="_Toc106577460"/>
            <w:bookmarkStart w:id="17" w:name="_Toc114537211"/>
            <w:bookmarkStart w:id="18" w:name="_Toc115257479"/>
            <w:bookmarkStart w:id="19" w:name="_Toc123086799"/>
            <w:bookmarkStart w:id="20" w:name="_Toc123088534"/>
            <w:bookmarkStart w:id="21" w:name="_Toc124298190"/>
            <w:bookmarkStart w:id="22" w:name="_Toc130574941"/>
            <w:bookmarkStart w:id="23" w:name="_Toc131767351"/>
            <w:bookmarkStart w:id="24" w:name="_Toc138887937"/>
            <w:bookmarkStart w:id="25" w:name="_Toc145920138"/>
            <w:r w:rsidRPr="00A44D89">
              <w:rPr>
                <w:rFonts w:ascii="Times New Roman" w:hAnsi="Times New Roman" w:hint="eastAsia"/>
                <w:b/>
                <w:sz w:val="20"/>
                <w:lang w:val="en-GB"/>
              </w:rPr>
              <w:t>Aggregated Channel Bandwidth</w:t>
            </w:r>
            <w:r w:rsidRPr="00A44D89">
              <w:rPr>
                <w:rFonts w:ascii="Times New Roman" w:hAnsi="Times New Roman" w:hint="eastAsia"/>
                <w:sz w:val="20"/>
                <w:lang w:val="en-GB"/>
              </w:rPr>
              <w:t>:</w:t>
            </w:r>
            <w:r w:rsidRPr="00A44D89">
              <w:rPr>
                <w:rFonts w:ascii="Times New Roman" w:hAnsi="Times New Roman"/>
                <w:sz w:val="20"/>
                <w:lang w:val="en-GB"/>
              </w:rPr>
              <w:t xml:space="preserve"> The RF bandwidth in which a </w:t>
            </w:r>
            <w:r w:rsidRPr="00A44D89">
              <w:rPr>
                <w:rFonts w:ascii="Times New Roman" w:hAnsi="Times New Roman" w:hint="eastAsia"/>
                <w:sz w:val="20"/>
                <w:lang w:val="en-GB"/>
              </w:rPr>
              <w:t>UE</w:t>
            </w:r>
            <w:r w:rsidRPr="00A44D89">
              <w:rPr>
                <w:rFonts w:ascii="Times New Roman" w:hAnsi="Times New Roman"/>
                <w:sz w:val="20"/>
                <w:lang w:val="en-GB"/>
              </w:rPr>
              <w:t xml:space="preserve"> is configured to transmit and receive multiple </w:t>
            </w:r>
            <w:r w:rsidRPr="00A44D89">
              <w:rPr>
                <w:rFonts w:ascii="Times New Roman" w:hAnsi="Times New Roman" w:hint="eastAsia"/>
                <w:sz w:val="20"/>
                <w:lang w:val="en-GB"/>
              </w:rPr>
              <w:t xml:space="preserve">contiguously </w:t>
            </w:r>
            <w:r w:rsidRPr="00A44D89">
              <w:rPr>
                <w:rFonts w:ascii="Times New Roman" w:hAnsi="Times New Roman"/>
                <w:sz w:val="20"/>
                <w:lang w:val="en-GB"/>
              </w:rPr>
              <w:t>aggregated carriers</w:t>
            </w:r>
            <w:r w:rsidR="00162DF9">
              <w:rPr>
                <w:rFonts w:ascii="Times New Roman" w:hAnsi="Times New Roman"/>
                <w:sz w:val="20"/>
                <w:lang w:val="en-GB"/>
              </w:rPr>
              <w:t>.</w:t>
            </w:r>
          </w:p>
          <w:p w14:paraId="31014D26" w14:textId="36BA9676" w:rsidR="00A44D89" w:rsidRPr="00A44D89" w:rsidRDefault="00A44D89" w:rsidP="00A44D89">
            <w:pPr>
              <w:rPr>
                <w:lang w:val="en-US"/>
              </w:rPr>
            </w:pPr>
            <w:r>
              <w:rPr>
                <w:lang w:val="en-US"/>
              </w:rPr>
              <w:t>…</w:t>
            </w:r>
          </w:p>
          <w:p w14:paraId="6482CF76" w14:textId="77777777" w:rsidR="00A44D89" w:rsidRPr="00C04A08" w:rsidRDefault="00A44D89" w:rsidP="00A44D89">
            <w:pPr>
              <w:pStyle w:val="5"/>
              <w:outlineLvl w:val="4"/>
            </w:pPr>
            <w:r w:rsidRPr="00C04A08">
              <w:t>6.5A.2.1.1</w:t>
            </w:r>
            <w:r w:rsidRPr="00C04A08">
              <w:tab/>
              <w:t>Spectrum emission mask for intra-band contiguous UL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95DD7E2" w14:textId="77777777" w:rsidR="00A44D89" w:rsidRPr="00C04A08" w:rsidRDefault="00A44D89" w:rsidP="00A44D89">
            <w:r w:rsidRPr="00C04A08">
              <w:t>For intra-band contiguous UL carrier aggregation, the spectrum emission mask of the UE applies to frequencies (</w:t>
            </w:r>
            <w:proofErr w:type="spellStart"/>
            <w:r w:rsidRPr="00C04A08">
              <w:t>Δf</w:t>
            </w:r>
            <w:r w:rsidRPr="00C04A08">
              <w:rPr>
                <w:vertAlign w:val="subscript"/>
              </w:rPr>
              <w:t>OOB</w:t>
            </w:r>
            <w:proofErr w:type="spellEnd"/>
            <w:r w:rsidRPr="00C04A08">
              <w:t>) starting from the ± edge of the UL aggregated channel bandwidth (Table 5.3A.5-1). For any bandwidth class defined in Table 5.3A.5-1, the UE emission shall not exceed the levels specified in Table 6.5A.2.1-1.</w:t>
            </w:r>
          </w:p>
          <w:p w14:paraId="6324BE7E" w14:textId="77777777" w:rsidR="00A44D89" w:rsidRDefault="00A44D89" w:rsidP="008575B1">
            <w:pPr>
              <w:jc w:val="both"/>
            </w:pPr>
            <w:r>
              <w:t>……</w:t>
            </w:r>
          </w:p>
          <w:p w14:paraId="7F70172A" w14:textId="77777777" w:rsidR="00A44D89" w:rsidRPr="00C04A08" w:rsidRDefault="00A44D89" w:rsidP="00A44D89">
            <w:pPr>
              <w:pStyle w:val="5"/>
              <w:outlineLvl w:val="4"/>
              <w:rPr>
                <w:sz w:val="24"/>
              </w:rPr>
            </w:pPr>
            <w:bookmarkStart w:id="26" w:name="_Toc52196533"/>
            <w:bookmarkStart w:id="27" w:name="_Toc52197513"/>
            <w:bookmarkStart w:id="28" w:name="_Toc53173236"/>
            <w:bookmarkStart w:id="29" w:name="_Toc53173605"/>
            <w:bookmarkStart w:id="30" w:name="_Toc61119606"/>
            <w:bookmarkStart w:id="31" w:name="_Toc61119988"/>
            <w:bookmarkStart w:id="32" w:name="_Toc67926050"/>
            <w:bookmarkStart w:id="33" w:name="_Toc75273688"/>
            <w:bookmarkStart w:id="34" w:name="_Toc76510588"/>
            <w:bookmarkStart w:id="35" w:name="_Toc83129745"/>
            <w:bookmarkStart w:id="36" w:name="_Toc90591277"/>
            <w:bookmarkStart w:id="37" w:name="_Toc98864312"/>
            <w:bookmarkStart w:id="38" w:name="_Toc99733561"/>
            <w:bookmarkStart w:id="39" w:name="_Toc106577464"/>
            <w:bookmarkStart w:id="40" w:name="_Toc114537215"/>
            <w:bookmarkStart w:id="41" w:name="_Toc115257483"/>
            <w:bookmarkStart w:id="42" w:name="_Toc123086803"/>
            <w:bookmarkStart w:id="43" w:name="_Toc123088538"/>
            <w:bookmarkStart w:id="44" w:name="_Toc124298194"/>
            <w:bookmarkStart w:id="45" w:name="_Toc130574945"/>
            <w:bookmarkStart w:id="46" w:name="_Toc131767355"/>
            <w:bookmarkStart w:id="47" w:name="_Toc138887941"/>
            <w:bookmarkStart w:id="48" w:name="_Toc145920142"/>
            <w:bookmarkStart w:id="49" w:name="_Hlk52185973"/>
            <w:r w:rsidRPr="00C04A08">
              <w:t>6.5A.2.3.1</w:t>
            </w:r>
            <w:r w:rsidRPr="00C04A08">
              <w:tab/>
              <w:t>Adjacent channel leakage ratio for CA intra-band contiguous UL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77A34B37" w14:textId="48E37BBB" w:rsidR="00A44D89" w:rsidRDefault="00A44D89" w:rsidP="00A44D89">
            <w:r w:rsidRPr="00CB3F8F">
              <w:rPr>
                <w:rFonts w:eastAsia="Malgun Gothic"/>
              </w:rPr>
              <w:t xml:space="preserve">In case the CA configuration consists of a single UL CC, the adjacent channel leakage ratio defined in </w:t>
            </w:r>
            <w:proofErr w:type="spellStart"/>
            <w:r w:rsidRPr="00CB3F8F">
              <w:rPr>
                <w:rFonts w:eastAsia="Malgun Gothic"/>
              </w:rPr>
              <w:t>subclause</w:t>
            </w:r>
            <w:proofErr w:type="spellEnd"/>
            <w:r w:rsidRPr="00CB3F8F">
              <w:rPr>
                <w:rFonts w:eastAsia="Malgun Gothic"/>
              </w:rPr>
              <w:t xml:space="preserv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rsidRPr="00A44D89">
              <w:rPr>
                <w:highlight w:val="yellow"/>
              </w:rPr>
              <w:t>UL aggregated channel bandwidth</w:t>
            </w:r>
            <w:r w:rsidRPr="00EC03C7">
              <w:t xml:space="preserve"> to the filtered mean power centred on an </w:t>
            </w:r>
            <w:r w:rsidRPr="00A44D89">
              <w:rPr>
                <w:highlight w:val="yellow"/>
              </w:rPr>
              <w:t>adjacent UL aggregated channel bandwidth at spacing equal to the UL aggregated channel bandwidth</w:t>
            </w:r>
            <w:r w:rsidRPr="00EC03C7">
              <w:t xml:space="preserve">. The assigned </w:t>
            </w:r>
            <w:r>
              <w:t xml:space="preserve">UL </w:t>
            </w:r>
            <w:r w:rsidRPr="00EC03C7">
              <w:t xml:space="preserve">aggregated channel bandwidth power and adjacent </w:t>
            </w:r>
            <w:r>
              <w:t xml:space="preserve">UL </w:t>
            </w:r>
            <w:r w:rsidRPr="00EC03C7">
              <w:t xml:space="preserve">aggregated channel bandwidth power are measured with rectangular filters with measurement bandwidths specified in Table 6.5A.2.3.1-1. If the measured adjacent channel power is greater than -35 </w:t>
            </w:r>
            <w:proofErr w:type="spellStart"/>
            <w:r w:rsidRPr="00EC03C7">
              <w:t>dBm</w:t>
            </w:r>
            <w:proofErr w:type="spellEnd"/>
            <w:r w:rsidRPr="00EC03C7">
              <w:t xml:space="preserve"> then the CA NR</w:t>
            </w:r>
            <w:r w:rsidRPr="00EC03C7">
              <w:rPr>
                <w:vertAlign w:val="subscript"/>
              </w:rPr>
              <w:t>ACLR</w:t>
            </w:r>
            <w:r w:rsidRPr="00EC03C7">
              <w:t xml:space="preserve"> shall be higher than the value specified in Table 6.5A.2.3.1-1.</w:t>
            </w:r>
          </w:p>
        </w:tc>
      </w:tr>
    </w:tbl>
    <w:p w14:paraId="73034510" w14:textId="5AC42566" w:rsidR="00A44D89" w:rsidRDefault="00A44D89" w:rsidP="008575B1">
      <w:pPr>
        <w:jc w:val="both"/>
        <w:rPr>
          <w:b/>
          <w:i/>
        </w:rPr>
      </w:pPr>
      <w:r>
        <w:rPr>
          <w:b/>
          <w:i/>
        </w:rPr>
        <w:t>Observation</w:t>
      </w:r>
      <w:r w:rsidR="00FD77C2">
        <w:rPr>
          <w:b/>
          <w:i/>
        </w:rPr>
        <w:t xml:space="preserve"> 1</w:t>
      </w:r>
      <w:r>
        <w:rPr>
          <w:b/>
          <w:i/>
        </w:rPr>
        <w:t>: The OOB requirements for FR2 UL intra-band contiguous CA are based on UL aggregated channel bandwidth, which is configuration based.</w:t>
      </w:r>
    </w:p>
    <w:p w14:paraId="65A856AB" w14:textId="08547DEB" w:rsidR="00F15928" w:rsidRDefault="00F15928" w:rsidP="008575B1">
      <w:pPr>
        <w:jc w:val="both"/>
      </w:pPr>
      <w:r>
        <w:t>Thus we prefer to keep it as it is and leave some room for the UE that intends to achieve the improved MPR</w:t>
      </w:r>
      <w:r w:rsidR="006957D8">
        <w:t xml:space="preserve"> e.g</w:t>
      </w:r>
      <w:r>
        <w:t>.</w:t>
      </w:r>
      <w:r w:rsidR="006957D8">
        <w:t xml:space="preserve"> UE incapable of LO retuning.</w:t>
      </w:r>
    </w:p>
    <w:p w14:paraId="5A43B993" w14:textId="58E0BA37" w:rsidR="00162DF9" w:rsidRDefault="00F15928" w:rsidP="008575B1">
      <w:pPr>
        <w:jc w:val="both"/>
        <w:rPr>
          <w:b/>
          <w:i/>
        </w:rPr>
      </w:pPr>
      <w:r>
        <w:rPr>
          <w:b/>
          <w:i/>
        </w:rPr>
        <w:t xml:space="preserve">Proposal 1: </w:t>
      </w:r>
      <w:r w:rsidR="00162DF9">
        <w:rPr>
          <w:b/>
          <w:i/>
        </w:rPr>
        <w:t xml:space="preserve">For Rel-19 FR2 intra-band contiguous UL CA MPR improvement (both configuration based and activation based), the OOB requirements are still based on UL aggregated channel bandwidth as defined in TS 38.101-2. </w:t>
      </w:r>
    </w:p>
    <w:p w14:paraId="4A110EE8" w14:textId="4A1A7FDC" w:rsidR="00FD77C2" w:rsidRDefault="006957D8" w:rsidP="00FD77C2">
      <w:pPr>
        <w:jc w:val="both"/>
      </w:pPr>
      <w:r>
        <w:t xml:space="preserve">Another issue is </w:t>
      </w:r>
      <w:r w:rsidR="00FD77C2">
        <w:t xml:space="preserve">whether </w:t>
      </w:r>
      <w:r w:rsidR="00FD77C2" w:rsidRPr="00FD77C2">
        <w:t>capabilities</w:t>
      </w:r>
      <w:r w:rsidR="00FD77C2">
        <w:t xml:space="preserve"> i.e. configuration based and activation based</w:t>
      </w:r>
      <w:r w:rsidR="00FD77C2" w:rsidRPr="00FD77C2">
        <w:t xml:space="preserve"> should be mutually</w:t>
      </w:r>
      <w:r w:rsidR="00FD77C2">
        <w:t xml:space="preserve"> exclusive</w:t>
      </w:r>
      <w:r>
        <w:t xml:space="preserve">. </w:t>
      </w:r>
      <w:r w:rsidR="00FD77C2">
        <w:t>For analysis purpose, w</w:t>
      </w:r>
      <w:r w:rsidR="009D161D">
        <w:t xml:space="preserve">e think this is </w:t>
      </w:r>
      <w:r w:rsidR="00FD77C2">
        <w:t xml:space="preserve">important to make the implementation assumption behind each capability clear. In previous discussion, it was actually shared/independent Tx/Rx LO and LO tuning being discussed rather than the signalling coming from the network. Thus if both capabilities are indicated by a UE, it means that the UE is capable of determining MPR according to the bandwidth composed of activated UL CCs since the implementation assumption for this type of UE is independent LO and LO tuning. In conclusion, we think these two capabilities are not mutually exclusive.   </w:t>
      </w:r>
    </w:p>
    <w:p w14:paraId="6F79918C" w14:textId="7679E785" w:rsidR="00C3286E" w:rsidRDefault="00FD77C2" w:rsidP="008575B1">
      <w:pPr>
        <w:jc w:val="both"/>
        <w:rPr>
          <w:b/>
          <w:i/>
        </w:rPr>
      </w:pPr>
      <w:r>
        <w:rPr>
          <w:b/>
          <w:i/>
        </w:rPr>
        <w:t xml:space="preserve">Observation </w:t>
      </w:r>
      <w:r w:rsidR="00CD4DA8">
        <w:rPr>
          <w:b/>
          <w:i/>
        </w:rPr>
        <w:t xml:space="preserve">2: </w:t>
      </w:r>
      <w:r w:rsidR="005F63F6">
        <w:rPr>
          <w:b/>
          <w:i/>
        </w:rPr>
        <w:t>As t</w:t>
      </w:r>
      <w:r>
        <w:rPr>
          <w:b/>
          <w:i/>
        </w:rPr>
        <w:t xml:space="preserve">he </w:t>
      </w:r>
      <w:r w:rsidR="005F63F6">
        <w:rPr>
          <w:b/>
          <w:i/>
        </w:rPr>
        <w:t xml:space="preserve">implementation assumption behind the </w:t>
      </w:r>
      <w:r>
        <w:rPr>
          <w:b/>
          <w:i/>
        </w:rPr>
        <w:t>c</w:t>
      </w:r>
      <w:r w:rsidRPr="00FD77C2">
        <w:rPr>
          <w:b/>
          <w:i/>
        </w:rPr>
        <w:t>apabilities</w:t>
      </w:r>
      <w:r>
        <w:rPr>
          <w:b/>
          <w:i/>
        </w:rPr>
        <w:t xml:space="preserve"> on configuration-based and activation-based </w:t>
      </w:r>
      <w:r w:rsidR="005F63F6">
        <w:rPr>
          <w:b/>
          <w:i/>
        </w:rPr>
        <w:t>could be the support of separate Tx/Rx LO and LO tuning respectively, these two capabilities do not</w:t>
      </w:r>
      <w:r w:rsidR="00F95B83">
        <w:rPr>
          <w:b/>
          <w:i/>
        </w:rPr>
        <w:t xml:space="preserve"> need to be mutually exclusive.</w:t>
      </w:r>
    </w:p>
    <w:p w14:paraId="7CBF2A43" w14:textId="25D1A37E" w:rsidR="007E7B7D" w:rsidRPr="008575B1" w:rsidRDefault="00F95B83" w:rsidP="008575B1">
      <w:pPr>
        <w:jc w:val="both"/>
        <w:rPr>
          <w:b/>
          <w:i/>
        </w:rPr>
      </w:pPr>
      <w:r>
        <w:rPr>
          <w:b/>
          <w:i/>
        </w:rPr>
        <w:t xml:space="preserve"> </w:t>
      </w:r>
      <w:r w:rsidR="005F63F6">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17A7765"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FR2 CA</w:t>
      </w:r>
      <w:r w:rsidR="007265B2">
        <w:t>.</w:t>
      </w:r>
      <w:r w:rsidRPr="00086BFD">
        <w:t xml:space="preserve"> </w:t>
      </w:r>
      <w:r w:rsidR="00796C4E">
        <w:t>W</w:t>
      </w:r>
      <w:r w:rsidRPr="00086BFD">
        <w:t>e have the following</w:t>
      </w:r>
      <w:r w:rsidR="00FB341C">
        <w:t xml:space="preserve"> </w:t>
      </w:r>
      <w:r w:rsidR="006957D8">
        <w:t>observation</w:t>
      </w:r>
      <w:r w:rsidR="00C3286E">
        <w:t>s</w:t>
      </w:r>
      <w:r w:rsidR="006957D8">
        <w:t xml:space="preserve"> and </w:t>
      </w:r>
      <w:r w:rsidR="00E55B67">
        <w:t>proposal</w:t>
      </w:r>
      <w:r w:rsidRPr="00086BFD">
        <w:t>:</w:t>
      </w:r>
      <w:r w:rsidRPr="00671A68">
        <w:rPr>
          <w:rFonts w:hint="eastAsia"/>
          <w:b/>
          <w:i/>
          <w:lang w:val="en-US"/>
        </w:rPr>
        <w:t xml:space="preserve"> </w:t>
      </w:r>
    </w:p>
    <w:p w14:paraId="224326D3" w14:textId="77777777" w:rsidR="00C3286E" w:rsidRDefault="00C3286E" w:rsidP="00C3286E">
      <w:pPr>
        <w:jc w:val="both"/>
        <w:rPr>
          <w:b/>
          <w:i/>
        </w:rPr>
      </w:pPr>
      <w:r>
        <w:rPr>
          <w:b/>
          <w:i/>
        </w:rPr>
        <w:t>Observation 1: The OOB requirements for FR2 UL intra-band contiguous CA are based on UL aggregated channel bandwidth, which is configuration based.</w:t>
      </w:r>
    </w:p>
    <w:p w14:paraId="24169216" w14:textId="77777777" w:rsidR="00C3286E" w:rsidRDefault="00C3286E" w:rsidP="00C3286E">
      <w:pPr>
        <w:jc w:val="both"/>
        <w:rPr>
          <w:b/>
          <w:i/>
        </w:rPr>
      </w:pPr>
      <w:r>
        <w:rPr>
          <w:b/>
          <w:i/>
        </w:rPr>
        <w:lastRenderedPageBreak/>
        <w:t>Observation 2: As the implementation assumption behind the c</w:t>
      </w:r>
      <w:r w:rsidRPr="00FD77C2">
        <w:rPr>
          <w:b/>
          <w:i/>
        </w:rPr>
        <w:t>apabilities</w:t>
      </w:r>
      <w:r>
        <w:rPr>
          <w:b/>
          <w:i/>
        </w:rPr>
        <w:t xml:space="preserve"> on configuration-based and activation-based could be the support of separate Tx/Rx LO and LO tuning respectively, these two capabilities do not need to be mutually exclusive.</w:t>
      </w:r>
    </w:p>
    <w:p w14:paraId="63BC5109" w14:textId="77777777" w:rsidR="00C3286E" w:rsidRDefault="00C3286E" w:rsidP="00C3286E">
      <w:pPr>
        <w:jc w:val="both"/>
        <w:rPr>
          <w:b/>
          <w:i/>
        </w:rPr>
      </w:pPr>
      <w:r>
        <w:rPr>
          <w:b/>
          <w:i/>
        </w:rPr>
        <w:t xml:space="preserve">Proposal 1: For Rel-19 FR2 intra-band contiguous UL CA MPR improvement (both configuration based and activation based), the OOB requirements are still based on UL aggregated channel bandwidth as defined in TS 38.101-2. </w:t>
      </w:r>
    </w:p>
    <w:p w14:paraId="5BA5CC12" w14:textId="0A22CA22"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0EFFB6CF" w:rsidR="0067071C" w:rsidRPr="00C3286E" w:rsidRDefault="00D20EDD" w:rsidP="00C3286E">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45485B">
        <w:t>24</w:t>
      </w:r>
      <w:r>
        <w:t xml:space="preserve">20527, </w:t>
      </w:r>
      <w:r w:rsidRPr="001D14BB">
        <w:t>“</w:t>
      </w:r>
      <w:r w:rsidRPr="008741F1">
        <w:t>WF on power domain enhancements</w:t>
      </w:r>
      <w:r w:rsidRPr="001D14BB">
        <w:t xml:space="preserve">”, </w:t>
      </w:r>
      <w:r>
        <w:t>Huawei, HiSilicon</w:t>
      </w:r>
      <w:r w:rsidRPr="001D14BB">
        <w:t>, 3GPP TSG-RAN</w:t>
      </w:r>
      <w:r>
        <w:t>4</w:t>
      </w:r>
      <w:r w:rsidRPr="001D14BB">
        <w:t xml:space="preserve"> Meeting #1</w:t>
      </w:r>
      <w:r>
        <w:t>13</w:t>
      </w:r>
      <w:r w:rsidRPr="001D14BB">
        <w:t xml:space="preserve">, </w:t>
      </w:r>
      <w:r>
        <w:t>Orlando</w:t>
      </w:r>
      <w:r w:rsidRPr="00E90FD4">
        <w:t>,</w:t>
      </w:r>
      <w:r>
        <w:t xml:space="preserve"> US,</w:t>
      </w:r>
      <w:r w:rsidRPr="001D14BB">
        <w:t xml:space="preserve"> </w:t>
      </w:r>
      <w:r>
        <w:t>November</w:t>
      </w:r>
      <w:r w:rsidRPr="001D14BB">
        <w:t xml:space="preserve"> </w:t>
      </w:r>
      <w:r>
        <w:t>18-22</w:t>
      </w:r>
      <w:r w:rsidRPr="001D14BB">
        <w:t>, 2024</w:t>
      </w:r>
      <w:r>
        <w:t>.</w:t>
      </w:r>
    </w:p>
    <w:sectPr w:rsidR="0067071C" w:rsidRPr="00C3286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19A4F" w14:textId="77777777" w:rsidR="008B4C29" w:rsidRDefault="008B4C29" w:rsidP="0052762B">
      <w:r>
        <w:separator/>
      </w:r>
    </w:p>
  </w:endnote>
  <w:endnote w:type="continuationSeparator" w:id="0">
    <w:p w14:paraId="7CC86C79" w14:textId="77777777" w:rsidR="008B4C29" w:rsidRDefault="008B4C2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48FD6" w14:textId="77777777" w:rsidR="008B4C29" w:rsidRDefault="008B4C29" w:rsidP="0052762B">
      <w:r>
        <w:separator/>
      </w:r>
    </w:p>
  </w:footnote>
  <w:footnote w:type="continuationSeparator" w:id="0">
    <w:p w14:paraId="00ADAAC6" w14:textId="77777777" w:rsidR="008B4C29" w:rsidRDefault="008B4C2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2"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471F27"/>
    <w:multiLevelType w:val="hybridMultilevel"/>
    <w:tmpl w:val="B5308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3"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0C24C7"/>
    <w:multiLevelType w:val="hybridMultilevel"/>
    <w:tmpl w:val="1E644D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23"/>
  </w:num>
  <w:num w:numId="4">
    <w:abstractNumId w:val="40"/>
  </w:num>
  <w:num w:numId="5">
    <w:abstractNumId w:val="39"/>
  </w:num>
  <w:num w:numId="6">
    <w:abstractNumId w:val="17"/>
  </w:num>
  <w:num w:numId="7">
    <w:abstractNumId w:val="30"/>
  </w:num>
  <w:num w:numId="8">
    <w:abstractNumId w:val="45"/>
  </w:num>
  <w:num w:numId="9">
    <w:abstractNumId w:val="15"/>
  </w:num>
  <w:num w:numId="10">
    <w:abstractNumId w:val="4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0"/>
  </w:num>
  <w:num w:numId="14">
    <w:abstractNumId w:val="31"/>
  </w:num>
  <w:num w:numId="15">
    <w:abstractNumId w:val="4"/>
  </w:num>
  <w:num w:numId="16">
    <w:abstractNumId w:val="21"/>
  </w:num>
  <w:num w:numId="17">
    <w:abstractNumId w:val="16"/>
  </w:num>
  <w:num w:numId="18">
    <w:abstractNumId w:val="6"/>
  </w:num>
  <w:num w:numId="19">
    <w:abstractNumId w:val="3"/>
  </w:num>
  <w:num w:numId="20">
    <w:abstractNumId w:val="12"/>
  </w:num>
  <w:num w:numId="21">
    <w:abstractNumId w:val="25"/>
  </w:num>
  <w:num w:numId="22">
    <w:abstractNumId w:val="5"/>
  </w:num>
  <w:num w:numId="23">
    <w:abstractNumId w:val="26"/>
  </w:num>
  <w:num w:numId="24">
    <w:abstractNumId w:val="27"/>
  </w:num>
  <w:num w:numId="25">
    <w:abstractNumId w:val="36"/>
  </w:num>
  <w:num w:numId="26">
    <w:abstractNumId w:val="13"/>
  </w:num>
  <w:num w:numId="27">
    <w:abstractNumId w:val="22"/>
  </w:num>
  <w:num w:numId="28">
    <w:abstractNumId w:val="18"/>
  </w:num>
  <w:num w:numId="29">
    <w:abstractNumId w:val="7"/>
  </w:num>
  <w:num w:numId="30">
    <w:abstractNumId w:val="44"/>
  </w:num>
  <w:num w:numId="31">
    <w:abstractNumId w:val="10"/>
  </w:num>
  <w:num w:numId="32">
    <w:abstractNumId w:val="32"/>
  </w:num>
  <w:num w:numId="33">
    <w:abstractNumId w:val="33"/>
  </w:num>
  <w:num w:numId="34">
    <w:abstractNumId w:val="35"/>
  </w:num>
  <w:num w:numId="35">
    <w:abstractNumId w:val="41"/>
  </w:num>
  <w:num w:numId="36">
    <w:abstractNumId w:val="1"/>
  </w:num>
  <w:num w:numId="37">
    <w:abstractNumId w:val="24"/>
  </w:num>
  <w:num w:numId="38">
    <w:abstractNumId w:val="34"/>
  </w:num>
  <w:num w:numId="39">
    <w:abstractNumId w:val="14"/>
  </w:num>
  <w:num w:numId="40">
    <w:abstractNumId w:val="2"/>
  </w:num>
  <w:num w:numId="41">
    <w:abstractNumId w:val="42"/>
  </w:num>
  <w:num w:numId="42">
    <w:abstractNumId w:val="38"/>
  </w:num>
  <w:num w:numId="43">
    <w:abstractNumId w:val="9"/>
  </w:num>
  <w:num w:numId="44">
    <w:abstractNumId w:val="37"/>
  </w:num>
  <w:num w:numId="45">
    <w:abstractNumId w:val="8"/>
  </w:num>
  <w:num w:numId="4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19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9C2"/>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582"/>
    <w:rsid w:val="000A3647"/>
    <w:rsid w:val="000A3954"/>
    <w:rsid w:val="000A471D"/>
    <w:rsid w:val="000A5151"/>
    <w:rsid w:val="000A5594"/>
    <w:rsid w:val="000A5943"/>
    <w:rsid w:val="000A5ABE"/>
    <w:rsid w:val="000A5EB3"/>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37F8D"/>
    <w:rsid w:val="001409DE"/>
    <w:rsid w:val="00140CB7"/>
    <w:rsid w:val="00140F21"/>
    <w:rsid w:val="001420CF"/>
    <w:rsid w:val="0014221C"/>
    <w:rsid w:val="00142A41"/>
    <w:rsid w:val="00143488"/>
    <w:rsid w:val="00143759"/>
    <w:rsid w:val="0014386B"/>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2DF9"/>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8E8"/>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5CA7"/>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6D"/>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2F"/>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822"/>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8D4"/>
    <w:rsid w:val="003C6E8A"/>
    <w:rsid w:val="003C7296"/>
    <w:rsid w:val="003C7437"/>
    <w:rsid w:val="003D072B"/>
    <w:rsid w:val="003D0774"/>
    <w:rsid w:val="003D1556"/>
    <w:rsid w:val="003D1760"/>
    <w:rsid w:val="003D1AD3"/>
    <w:rsid w:val="003D22F7"/>
    <w:rsid w:val="003D25F7"/>
    <w:rsid w:val="003D29B9"/>
    <w:rsid w:val="003D2DF2"/>
    <w:rsid w:val="003D356D"/>
    <w:rsid w:val="003D37D2"/>
    <w:rsid w:val="003D414F"/>
    <w:rsid w:val="003D47EC"/>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E7C53"/>
    <w:rsid w:val="003F0446"/>
    <w:rsid w:val="003F06C3"/>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3F"/>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85"/>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1A3"/>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091"/>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0C77"/>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AB"/>
    <w:rsid w:val="00583F21"/>
    <w:rsid w:val="0058454D"/>
    <w:rsid w:val="0058532E"/>
    <w:rsid w:val="00585A04"/>
    <w:rsid w:val="005864A9"/>
    <w:rsid w:val="005864C2"/>
    <w:rsid w:val="005864FA"/>
    <w:rsid w:val="00586956"/>
    <w:rsid w:val="00586B16"/>
    <w:rsid w:val="00586B2C"/>
    <w:rsid w:val="0058730A"/>
    <w:rsid w:val="005873F2"/>
    <w:rsid w:val="0058774B"/>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5D55"/>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E6A"/>
    <w:rsid w:val="005B7FE3"/>
    <w:rsid w:val="005C0023"/>
    <w:rsid w:val="005C0348"/>
    <w:rsid w:val="005C07E8"/>
    <w:rsid w:val="005C0B33"/>
    <w:rsid w:val="005C0FCA"/>
    <w:rsid w:val="005C107E"/>
    <w:rsid w:val="005C1883"/>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3F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073"/>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1B1"/>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C9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2DB1"/>
    <w:rsid w:val="006930A3"/>
    <w:rsid w:val="006933C9"/>
    <w:rsid w:val="0069446A"/>
    <w:rsid w:val="00694651"/>
    <w:rsid w:val="00694768"/>
    <w:rsid w:val="00694D5D"/>
    <w:rsid w:val="00694E59"/>
    <w:rsid w:val="0069514A"/>
    <w:rsid w:val="006955A5"/>
    <w:rsid w:val="006957D8"/>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7C6"/>
    <w:rsid w:val="006C69F1"/>
    <w:rsid w:val="006C6E8D"/>
    <w:rsid w:val="006D07F7"/>
    <w:rsid w:val="006D0DA2"/>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AC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857"/>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3A8"/>
    <w:rsid w:val="00755668"/>
    <w:rsid w:val="007558C6"/>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582"/>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484"/>
    <w:rsid w:val="0084197B"/>
    <w:rsid w:val="00841DEF"/>
    <w:rsid w:val="00841E99"/>
    <w:rsid w:val="00842DC0"/>
    <w:rsid w:val="00842E3F"/>
    <w:rsid w:val="00842EA5"/>
    <w:rsid w:val="00842FE0"/>
    <w:rsid w:val="00843047"/>
    <w:rsid w:val="008437FF"/>
    <w:rsid w:val="0084438D"/>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4C29"/>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78"/>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755"/>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90E"/>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83D"/>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17D"/>
    <w:rsid w:val="009B4262"/>
    <w:rsid w:val="009B43B6"/>
    <w:rsid w:val="009B43EC"/>
    <w:rsid w:val="009B4AC0"/>
    <w:rsid w:val="009B507E"/>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61D"/>
    <w:rsid w:val="009D175C"/>
    <w:rsid w:val="009D184B"/>
    <w:rsid w:val="009D1A08"/>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5E"/>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D89"/>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1DF"/>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5BB"/>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E1C"/>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49B"/>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FC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C79"/>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499A"/>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2973"/>
    <w:rsid w:val="00C13B9C"/>
    <w:rsid w:val="00C146C6"/>
    <w:rsid w:val="00C17643"/>
    <w:rsid w:val="00C179A3"/>
    <w:rsid w:val="00C17B7F"/>
    <w:rsid w:val="00C204A9"/>
    <w:rsid w:val="00C2080B"/>
    <w:rsid w:val="00C20901"/>
    <w:rsid w:val="00C209C0"/>
    <w:rsid w:val="00C21405"/>
    <w:rsid w:val="00C2151F"/>
    <w:rsid w:val="00C2173E"/>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86E"/>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211"/>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4DA8"/>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0EDD"/>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42"/>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5FA1"/>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C33"/>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060"/>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703"/>
    <w:rsid w:val="00E42B33"/>
    <w:rsid w:val="00E42C21"/>
    <w:rsid w:val="00E437D2"/>
    <w:rsid w:val="00E43942"/>
    <w:rsid w:val="00E43998"/>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B67"/>
    <w:rsid w:val="00E55C34"/>
    <w:rsid w:val="00E55D1D"/>
    <w:rsid w:val="00E55D77"/>
    <w:rsid w:val="00E56B62"/>
    <w:rsid w:val="00E57BC5"/>
    <w:rsid w:val="00E60463"/>
    <w:rsid w:val="00E608C2"/>
    <w:rsid w:val="00E609A1"/>
    <w:rsid w:val="00E60FDA"/>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19CA"/>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92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B68"/>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A06"/>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B83"/>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085"/>
    <w:rsid w:val="00FA5299"/>
    <w:rsid w:val="00FA537E"/>
    <w:rsid w:val="00FA5653"/>
    <w:rsid w:val="00FA588B"/>
    <w:rsid w:val="00FA5F79"/>
    <w:rsid w:val="00FA632A"/>
    <w:rsid w:val="00FA639F"/>
    <w:rsid w:val="00FA783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D77C2"/>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68D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5EDCB-D3D2-49BE-B91A-9753FD8B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2534</TotalTime>
  <Pages>3</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129</cp:revision>
  <cp:lastPrinted>2010-01-07T02:23:00Z</cp:lastPrinted>
  <dcterms:created xsi:type="dcterms:W3CDTF">2024-04-07T12:55:00Z</dcterms:created>
  <dcterms:modified xsi:type="dcterms:W3CDTF">2025-02-07T15:50:00Z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(3)FXhFEWzKPvFh4cTzIsROH3UMODdBrLTYSumfx9s7pkivFisWyvefnfNLhSdzQtvdhDrbs0yZ
kfHLQ5GAxD7FGHqNpaoLpKGF/maZ3lGynLuyaRVwpTRTE7BZ7XQeKIY30czUt5zBmH1p//QH
4B8heVN6LuyTQIH5YwOyvQdqNbfWO2aggSYYihJMr4toXg2RjnAH3KarFp101OE7QxcfXbrJ
4K8I8oPgEPQ2QTkTMA</vt:lpwstr>
  </property>
  <property fmtid="{D5CDD505-2E9C-101B-9397-08002B2CF9AE}" pid="15" name="_2015_ms_pID_725343_00">
    <vt:lpwstr>_2015_ms_pID_725343</vt:lpwstr>
  </property>
  <property fmtid="{D5CDD505-2E9C-101B-9397-08002B2CF9AE}" pid="16" name="_2015_ms_pID_7253431">
    <vt:lpwstr>wzqhvzSFRuBU8YpyIttYplTGiNc43ISMsDyZI7tV+kzttIw6e65QMx
UsT2f97N7eqpC1xEo6F7WT43iOnd0QnvFVp5OBp1l03mYCIPKvd8aDBOdkLKpxfLNI2Detp3
5dinckA+vNtbr5CYKDVp8P/CefvaBw3J0kfxZBqCs6qItFJWrH7SuKeHdOS+xH8HLhbsotOl
46gjBJRRt2fB9BiTzmPXy9uEDi0I6/0x1qGw</vt:lpwstr>
  </property>
  <property fmtid="{D5CDD505-2E9C-101B-9397-08002B2CF9AE}" pid="17" name="_2015_ms_pID_7253431_00">
    <vt:lpwstr>_2015_ms_pID_7253431</vt:lpwstr>
  </property>
  <property fmtid="{D5CDD505-2E9C-101B-9397-08002B2CF9AE}" pid="18" name="_2015_ms_pID_7253432">
    <vt:lpwstr>Bg==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1733888810</vt:lpwstr>
  </property>
</Properties>
</file>